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3E79F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WHITE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14:paraId="22B9A411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Lydd, Kent.</w:t>
      </w:r>
    </w:p>
    <w:p w14:paraId="46D7E9D5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432590F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A8F75A1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1492</w:t>
      </w:r>
      <w:r>
        <w:tab/>
        <w:t>He made his Will.   (Plomer 506)</w:t>
      </w:r>
    </w:p>
    <w:p w14:paraId="6CA091E1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7095042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B58E6FD" w14:textId="77777777" w:rsidR="00F247AE" w:rsidRDefault="00F247AE" w:rsidP="00F247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14E693EE" w14:textId="77777777" w:rsidR="006B2F86" w:rsidRPr="00E71FC3" w:rsidRDefault="00F247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60136" w14:textId="77777777" w:rsidR="00F247AE" w:rsidRDefault="00F247AE" w:rsidP="00E71FC3">
      <w:pPr>
        <w:spacing w:after="0" w:line="240" w:lineRule="auto"/>
      </w:pPr>
      <w:r>
        <w:separator/>
      </w:r>
    </w:p>
  </w:endnote>
  <w:endnote w:type="continuationSeparator" w:id="0">
    <w:p w14:paraId="6A7F7A60" w14:textId="77777777" w:rsidR="00F247AE" w:rsidRDefault="00F247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880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5D2DF" w14:textId="77777777" w:rsidR="00F247AE" w:rsidRDefault="00F247AE" w:rsidP="00E71FC3">
      <w:pPr>
        <w:spacing w:after="0" w:line="240" w:lineRule="auto"/>
      </w:pPr>
      <w:r>
        <w:separator/>
      </w:r>
    </w:p>
  </w:footnote>
  <w:footnote w:type="continuationSeparator" w:id="0">
    <w:p w14:paraId="7DBA4CF9" w14:textId="77777777" w:rsidR="00F247AE" w:rsidRDefault="00F247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7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2B804"/>
  <w15:chartTrackingRefBased/>
  <w15:docId w15:val="{9D9819CA-C14F-47C4-8671-FC0275F3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2018-02-03T13:39:00Z</dcterms:created>
  <dcterms:modified xsi:type="dcterms:W3CDTF">2018-02-03T13:40:00Z</dcterms:modified>
</cp:coreProperties>
</file>